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3601C" w14:textId="77777777" w:rsidR="00EF118F" w:rsidRDefault="00EF118F" w:rsidP="00EF11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MACHONNE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 w:rsidRPr="006376F2">
        <w:rPr>
          <w:rFonts w:cs="Times New Roman"/>
          <w:szCs w:val="24"/>
        </w:rPr>
        <w:t>(</w:t>
      </w:r>
      <w:proofErr w:type="gramEnd"/>
      <w:r w:rsidRPr="006376F2">
        <w:rPr>
          <w:rFonts w:cs="Times New Roman"/>
          <w:szCs w:val="24"/>
        </w:rPr>
        <w:t>fl.1433)</w:t>
      </w:r>
    </w:p>
    <w:p w14:paraId="14BB10E1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67834135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3169744F" w14:textId="77777777" w:rsidR="00EF118F" w:rsidRDefault="00EF118F" w:rsidP="00EF11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Hugh </w:t>
      </w:r>
      <w:proofErr w:type="spellStart"/>
      <w:r>
        <w:rPr>
          <w:rFonts w:cs="Times New Roman"/>
          <w:szCs w:val="24"/>
        </w:rPr>
        <w:t>Machonne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proofErr w:type="gramStart"/>
      <w:r>
        <w:rPr>
          <w:rFonts w:cs="Times New Roman"/>
          <w:szCs w:val="24"/>
        </w:rPr>
        <w:t>St.Albans</w:t>
      </w:r>
      <w:proofErr w:type="spellEnd"/>
      <w:proofErr w:type="gramEnd"/>
      <w:r>
        <w:rPr>
          <w:rFonts w:cs="Times New Roman"/>
          <w:szCs w:val="24"/>
        </w:rPr>
        <w:t>(q.v.) and his wife, Agnes(q.v.).</w:t>
      </w:r>
    </w:p>
    <w:p w14:paraId="359FBD50" w14:textId="77777777" w:rsidR="00EF118F" w:rsidRDefault="00EF118F" w:rsidP="00EF11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p.383)</w:t>
      </w:r>
    </w:p>
    <w:p w14:paraId="4C2E6BE5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2BEE151F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67AD1370" w14:textId="77777777" w:rsidR="00EF118F" w:rsidRDefault="00EF118F" w:rsidP="00EF11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Oct.1433</w:t>
      </w:r>
      <w:r>
        <w:rPr>
          <w:rFonts w:cs="Times New Roman"/>
          <w:szCs w:val="24"/>
        </w:rPr>
        <w:tab/>
        <w:t>She had a bequest in her father’s Will.   (ibid.)</w:t>
      </w:r>
    </w:p>
    <w:p w14:paraId="75CF8CF8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36600BC4" w14:textId="77777777" w:rsidR="00EF118F" w:rsidRDefault="00EF118F" w:rsidP="00EF118F">
      <w:pPr>
        <w:pStyle w:val="NoSpacing"/>
        <w:rPr>
          <w:rFonts w:cs="Times New Roman"/>
          <w:szCs w:val="24"/>
        </w:rPr>
      </w:pPr>
    </w:p>
    <w:p w14:paraId="1DB039D8" w14:textId="77777777" w:rsidR="00EF118F" w:rsidRDefault="00EF118F" w:rsidP="00EF11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April 2023</w:t>
      </w:r>
    </w:p>
    <w:p w14:paraId="000ED4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EF02B" w14:textId="77777777" w:rsidR="00EF118F" w:rsidRDefault="00EF118F" w:rsidP="009139A6">
      <w:r>
        <w:separator/>
      </w:r>
    </w:p>
  </w:endnote>
  <w:endnote w:type="continuationSeparator" w:id="0">
    <w:p w14:paraId="4F62EF48" w14:textId="77777777" w:rsidR="00EF118F" w:rsidRDefault="00EF11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312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8B0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7EA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4C39" w14:textId="77777777" w:rsidR="00EF118F" w:rsidRDefault="00EF118F" w:rsidP="009139A6">
      <w:r>
        <w:separator/>
      </w:r>
    </w:p>
  </w:footnote>
  <w:footnote w:type="continuationSeparator" w:id="0">
    <w:p w14:paraId="57FDD3F6" w14:textId="77777777" w:rsidR="00EF118F" w:rsidRDefault="00EF11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75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96F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0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18F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EF118F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81D7B"/>
  <w15:chartTrackingRefBased/>
  <w15:docId w15:val="{75FC0499-7E32-4435-99D1-82C564F6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2023-04-29T20:24:00Z</dcterms:created>
  <dcterms:modified xsi:type="dcterms:W3CDTF">2023-04-29T20:24:00Z</dcterms:modified>
</cp:coreProperties>
</file>